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7F01" w:rsidRDefault="00087F01" w:rsidP="00087F0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NOOK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fl.1421)</w:t>
      </w:r>
    </w:p>
    <w:p w:rsidR="00087F01" w:rsidRDefault="00087F01" w:rsidP="00087F0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87F01" w:rsidRDefault="00087F01" w:rsidP="00087F0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87F01" w:rsidRDefault="00087F01" w:rsidP="00087F0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Feb.1421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</w:t>
      </w:r>
      <w:proofErr w:type="spellStart"/>
      <w:r>
        <w:rPr>
          <w:rFonts w:ascii="Times New Roman" w:hAnsi="Times New Roman" w:cs="Times New Roman"/>
          <w:sz w:val="24"/>
          <w:szCs w:val="24"/>
        </w:rPr>
        <w:t>melius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inquirendo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held in Calais into</w:t>
      </w:r>
    </w:p>
    <w:p w:rsidR="00087F01" w:rsidRDefault="00087F01" w:rsidP="00087F0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land of the late Sir Philip Darcy(q.v.).</w:t>
      </w:r>
    </w:p>
    <w:p w:rsidR="00087F01" w:rsidRDefault="00087F01" w:rsidP="00087F0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21-388)</w:t>
      </w:r>
    </w:p>
    <w:p w:rsidR="00087F01" w:rsidRDefault="00087F01" w:rsidP="00087F0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87F01" w:rsidRDefault="00087F01" w:rsidP="00087F0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2F86" w:rsidRPr="00087F01" w:rsidRDefault="00087F01" w:rsidP="00087F0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May 2016</w:t>
      </w:r>
      <w:bookmarkStart w:id="0" w:name="_GoBack"/>
      <w:bookmarkEnd w:id="0"/>
    </w:p>
    <w:sectPr w:rsidR="006B2F86" w:rsidRPr="00087F0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7F01" w:rsidRDefault="00087F01" w:rsidP="00E71FC3">
      <w:pPr>
        <w:spacing w:after="0" w:line="240" w:lineRule="auto"/>
      </w:pPr>
      <w:r>
        <w:separator/>
      </w:r>
    </w:p>
  </w:endnote>
  <w:endnote w:type="continuationSeparator" w:id="0">
    <w:p w:rsidR="00087F01" w:rsidRDefault="00087F0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7F01" w:rsidRDefault="00087F01" w:rsidP="00E71FC3">
      <w:pPr>
        <w:spacing w:after="0" w:line="240" w:lineRule="auto"/>
      </w:pPr>
      <w:r>
        <w:separator/>
      </w:r>
    </w:p>
  </w:footnote>
  <w:footnote w:type="continuationSeparator" w:id="0">
    <w:p w:rsidR="00087F01" w:rsidRDefault="00087F0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7F01"/>
    <w:rsid w:val="00087F01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E11287"/>
  <w15:chartTrackingRefBased/>
  <w15:docId w15:val="{90C64F03-5C5A-4241-BF97-37FED23E4C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33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2016-05-04T19:48:00Z</dcterms:created>
  <dcterms:modified xsi:type="dcterms:W3CDTF">2016-05-04T19:51:00Z</dcterms:modified>
</cp:coreProperties>
</file>